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83A" w:rsidRPr="007649D9" w:rsidRDefault="0052183A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sz w:val="20"/>
          <w:szCs w:val="20"/>
          <w:lang w:eastAsia="ar-SA"/>
        </w:rPr>
      </w:pPr>
      <w:r w:rsidRPr="007649D9">
        <w:rPr>
          <w:rFonts w:ascii="Times New Roman" w:hAnsi="Times New Roman"/>
          <w:b/>
          <w:i/>
          <w:sz w:val="20"/>
          <w:szCs w:val="20"/>
          <w:lang w:eastAsia="ar-SA"/>
        </w:rPr>
        <w:t xml:space="preserve">Załącznik  nr 1 </w:t>
      </w:r>
    </w:p>
    <w:p w:rsidR="0052183A" w:rsidRPr="007649D9" w:rsidRDefault="0052183A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sz w:val="20"/>
          <w:szCs w:val="20"/>
          <w:lang w:eastAsia="ar-SA"/>
        </w:rPr>
      </w:pPr>
      <w:r w:rsidRPr="007649D9">
        <w:rPr>
          <w:rFonts w:ascii="Times New Roman" w:hAnsi="Times New Roman"/>
          <w:i/>
          <w:sz w:val="20"/>
          <w:szCs w:val="20"/>
          <w:lang w:eastAsia="ar-SA"/>
        </w:rPr>
        <w:t xml:space="preserve">do </w:t>
      </w:r>
      <w:r>
        <w:rPr>
          <w:rFonts w:ascii="Times New Roman" w:hAnsi="Times New Roman"/>
          <w:i/>
          <w:sz w:val="20"/>
          <w:szCs w:val="20"/>
          <w:lang w:eastAsia="ar-SA"/>
        </w:rPr>
        <w:t>O</w:t>
      </w:r>
      <w:r w:rsidRPr="007649D9">
        <w:rPr>
          <w:rFonts w:ascii="Times New Roman" w:hAnsi="Times New Roman"/>
          <w:i/>
          <w:sz w:val="20"/>
          <w:szCs w:val="20"/>
          <w:lang w:eastAsia="ar-SA"/>
        </w:rPr>
        <w:t xml:space="preserve">głoszenia nr </w:t>
      </w:r>
      <w:r>
        <w:rPr>
          <w:rFonts w:ascii="Times New Roman" w:hAnsi="Times New Roman"/>
          <w:i/>
          <w:sz w:val="20"/>
          <w:szCs w:val="20"/>
          <w:lang w:eastAsia="ar-SA"/>
        </w:rPr>
        <w:t>2</w:t>
      </w:r>
    </w:p>
    <w:p w:rsidR="0052183A" w:rsidRPr="00EB66C5" w:rsidRDefault="0052183A" w:rsidP="00EB66C5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7649D9">
        <w:tab/>
      </w:r>
      <w:r w:rsidRPr="007649D9">
        <w:tab/>
      </w:r>
      <w:r w:rsidRPr="007649D9">
        <w:tab/>
      </w:r>
      <w:r w:rsidRPr="007649D9">
        <w:tab/>
      </w:r>
      <w:r w:rsidRPr="007649D9">
        <w:tab/>
      </w:r>
      <w:r w:rsidRPr="007649D9">
        <w:tab/>
      </w:r>
      <w:r w:rsidRPr="007649D9">
        <w:tab/>
      </w:r>
    </w:p>
    <w:p w:rsidR="0052183A" w:rsidRPr="007649D9" w:rsidRDefault="0052183A" w:rsidP="006A4D71">
      <w:pPr>
        <w:pStyle w:val="Default"/>
        <w:spacing w:line="276" w:lineRule="auto"/>
        <w:jc w:val="center"/>
        <w:rPr>
          <w:b/>
          <w:bCs/>
          <w:color w:val="00000A"/>
          <w:sz w:val="28"/>
          <w:szCs w:val="28"/>
        </w:rPr>
      </w:pPr>
      <w:r w:rsidRPr="007649D9">
        <w:rPr>
          <w:b/>
          <w:bCs/>
          <w:color w:val="00000A"/>
          <w:sz w:val="28"/>
          <w:szCs w:val="28"/>
        </w:rPr>
        <w:t>FORMULARZ OFERTY</w:t>
      </w:r>
    </w:p>
    <w:p w:rsidR="0052183A" w:rsidRPr="007649D9" w:rsidRDefault="0052183A" w:rsidP="006A4D71">
      <w:pPr>
        <w:pStyle w:val="Default"/>
        <w:spacing w:line="276" w:lineRule="auto"/>
        <w:jc w:val="center"/>
        <w:rPr>
          <w:b/>
          <w:bCs/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Nie stosuje się przepisów ustawy z 11.09.2019 r. – Prawo zamówień publicznych 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>I. Nazwa i adres Zamawiającego</w:t>
      </w:r>
    </w:p>
    <w:p w:rsidR="0052183A" w:rsidRPr="007649D9" w:rsidRDefault="0052183A" w:rsidP="00272F50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Parafia Rzymskokatolicka pw. </w:t>
      </w:r>
      <w:r>
        <w:rPr>
          <w:color w:val="00000A"/>
        </w:rPr>
        <w:t>Św. Marcina Biskupa w Długiem Starem</w:t>
      </w:r>
    </w:p>
    <w:p w:rsidR="0052183A" w:rsidRPr="007649D9" w:rsidRDefault="0052183A" w:rsidP="00272F50">
      <w:pPr>
        <w:pStyle w:val="Default"/>
        <w:spacing w:line="276" w:lineRule="auto"/>
        <w:jc w:val="both"/>
        <w:rPr>
          <w:color w:val="00000A"/>
        </w:rPr>
      </w:pPr>
      <w:r>
        <w:rPr>
          <w:color w:val="00000A"/>
        </w:rPr>
        <w:t>ul. Wiosenna 2, Długie Stare, 64 – 100 Leszno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52183A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>II. Przedmiot zamówienia</w:t>
      </w:r>
    </w:p>
    <w:p w:rsidR="0052183A" w:rsidRPr="00EB66C5" w:rsidRDefault="0052183A" w:rsidP="007D18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66C5">
        <w:rPr>
          <w:rFonts w:ascii="Times New Roman" w:hAnsi="Times New Roman"/>
          <w:sz w:val="24"/>
          <w:szCs w:val="24"/>
        </w:rPr>
        <w:t>Prace mające na celu zahamowanie dalszego pogarszania się stanu technicznego murów obwodowych. Program prac przewiduje wzmocnienie konstrukcji ścian w sposób konserwatorski, bez ingerencji powodującej zmianę wyglądu zabytku, a zwłaszcza tynków wewnętrznych ukrywających pod wtórną powłoką malarską, barokowe polichromie (przewidziane w przyszłości do odsłonięcia). Wykonać należy kotwienie murów, przemurowanie występujących pęknięć lub ich zazbrojenie ze sklejaniem specjalnymi zaprawami. Należy częściowo wymienić tynki zewnętrze i wewnętrzne (głównie w rejonie przyziemia). Nadproża ceglane należy wzmocnić siatkami z włókien węglowych. Efektem prac ma być ustabilizowanie konstrukcji i utrwalenie zabytkowej substancji kościoła. Remont elementów konstrukcyjno-budowlanych kościoła jest niezbędny z uwagi na stwierdzony i pogarszający się stan techniczny.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bCs/>
          <w:color w:val="00000A"/>
        </w:rPr>
      </w:pPr>
      <w:r w:rsidRPr="007649D9">
        <w:rPr>
          <w:b/>
          <w:bCs/>
          <w:color w:val="00000A"/>
        </w:rPr>
        <w:t xml:space="preserve">III. Wymagania związane z wykonaniem przedmiotu zamówienia: </w:t>
      </w:r>
      <w:r w:rsidRPr="007649D9">
        <w:rPr>
          <w:color w:val="00000A"/>
        </w:rPr>
        <w:t xml:space="preserve">zgodnie z treścią </w:t>
      </w:r>
      <w:r>
        <w:rPr>
          <w:color w:val="00000A"/>
        </w:rPr>
        <w:t>O</w:t>
      </w:r>
      <w:r w:rsidRPr="007649D9">
        <w:rPr>
          <w:color w:val="00000A"/>
        </w:rPr>
        <w:t>głoszenia nr</w:t>
      </w:r>
      <w:r>
        <w:rPr>
          <w:color w:val="00000A"/>
        </w:rPr>
        <w:t xml:space="preserve"> 2</w:t>
      </w:r>
      <w:r w:rsidRPr="007649D9">
        <w:rPr>
          <w:b/>
          <w:bCs/>
          <w:color w:val="00000A"/>
        </w:rPr>
        <w:t>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b/>
          <w:color w:val="00000A"/>
        </w:rPr>
      </w:pPr>
      <w:r w:rsidRPr="007649D9">
        <w:rPr>
          <w:b/>
          <w:color w:val="00000A"/>
        </w:rPr>
        <w:t xml:space="preserve">IV. Nazwa i adres WYKONAWCY * 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……………………………………………………</w:t>
      </w:r>
      <w:r>
        <w:rPr>
          <w:color w:val="00000A"/>
        </w:rPr>
        <w:t>……………………………………………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…………………………………………………………………………………………………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………………………………………………………………………………………………… 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KRS ..........................................................  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 xml:space="preserve">NIP ...........................................................   </w:t>
      </w:r>
    </w:p>
    <w:p w:rsidR="0052183A" w:rsidRPr="007649D9" w:rsidRDefault="0052183A" w:rsidP="0015086B">
      <w:pPr>
        <w:pStyle w:val="Default"/>
        <w:spacing w:line="360" w:lineRule="auto"/>
        <w:jc w:val="both"/>
        <w:rPr>
          <w:color w:val="00000A"/>
        </w:rPr>
      </w:pPr>
      <w:r w:rsidRPr="007649D9">
        <w:rPr>
          <w:color w:val="00000A"/>
        </w:rPr>
        <w:t>REGON....................................................</w:t>
      </w:r>
    </w:p>
    <w:p w:rsidR="0052183A" w:rsidRPr="007649D9" w:rsidRDefault="0052183A" w:rsidP="003F2D44">
      <w:pPr>
        <w:pStyle w:val="Default"/>
        <w:spacing w:line="276" w:lineRule="auto"/>
        <w:jc w:val="both"/>
        <w:rPr>
          <w:i/>
          <w:color w:val="00000A"/>
        </w:rPr>
      </w:pPr>
      <w:r w:rsidRPr="007649D9">
        <w:rPr>
          <w:i/>
          <w:color w:val="00000A"/>
        </w:rPr>
        <w:t>*w przypadku Wykonawców wspólnie ubiegających się o zmówienie (np. konsorcjum, spółka cywilna tj. wspólnicy spółki cywilnej) należy wymienić wszystkich Wykonawców wspólnie ubiegających się o zamówienie</w:t>
      </w:r>
    </w:p>
    <w:p w:rsidR="0052183A" w:rsidRPr="007649D9" w:rsidRDefault="0052183A" w:rsidP="003F2D44">
      <w:pPr>
        <w:pStyle w:val="Default"/>
        <w:spacing w:line="276" w:lineRule="auto"/>
        <w:jc w:val="both"/>
        <w:rPr>
          <w:i/>
          <w:color w:val="00000A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4270"/>
      </w:tblGrid>
      <w:tr w:rsidR="0052183A" w:rsidRPr="007649D9" w:rsidTr="00EC3103">
        <w:tc>
          <w:tcPr>
            <w:tcW w:w="5971" w:type="dxa"/>
            <w:gridSpan w:val="2"/>
          </w:tcPr>
          <w:p w:rsidR="0052183A" w:rsidRPr="007649D9" w:rsidRDefault="0052183A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Dane kontaktowe</w:t>
            </w:r>
          </w:p>
        </w:tc>
      </w:tr>
      <w:tr w:rsidR="0052183A" w:rsidRPr="007649D9" w:rsidTr="00EB66C5">
        <w:trPr>
          <w:trHeight w:val="534"/>
        </w:trPr>
        <w:tc>
          <w:tcPr>
            <w:tcW w:w="1701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nr telefonu:</w:t>
            </w:r>
          </w:p>
        </w:tc>
        <w:tc>
          <w:tcPr>
            <w:tcW w:w="4270" w:type="dxa"/>
          </w:tcPr>
          <w:p w:rsidR="0052183A" w:rsidRPr="007649D9" w:rsidRDefault="0052183A" w:rsidP="00EB66C5">
            <w:pPr>
              <w:pStyle w:val="Default"/>
              <w:spacing w:line="276" w:lineRule="auto"/>
              <w:rPr>
                <w:color w:val="00000A"/>
              </w:rPr>
            </w:pPr>
          </w:p>
        </w:tc>
      </w:tr>
      <w:tr w:rsidR="0052183A" w:rsidRPr="007649D9" w:rsidTr="00EB66C5">
        <w:trPr>
          <w:trHeight w:val="215"/>
        </w:trPr>
        <w:tc>
          <w:tcPr>
            <w:tcW w:w="1701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e-mail:</w:t>
            </w:r>
          </w:p>
        </w:tc>
        <w:tc>
          <w:tcPr>
            <w:tcW w:w="4270" w:type="dxa"/>
          </w:tcPr>
          <w:p w:rsidR="0052183A" w:rsidRDefault="0052183A" w:rsidP="00EB66C5">
            <w:pPr>
              <w:pStyle w:val="Default"/>
              <w:spacing w:line="276" w:lineRule="auto"/>
              <w:rPr>
                <w:color w:val="00000A"/>
              </w:rPr>
            </w:pPr>
          </w:p>
          <w:p w:rsidR="0052183A" w:rsidRPr="007649D9" w:rsidRDefault="0052183A" w:rsidP="00EB66C5">
            <w:pPr>
              <w:pStyle w:val="Default"/>
              <w:spacing w:line="276" w:lineRule="auto"/>
              <w:rPr>
                <w:color w:val="00000A"/>
              </w:rPr>
            </w:pPr>
          </w:p>
        </w:tc>
      </w:tr>
    </w:tbl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1. Oferujemy wykonanie całości przedmiotu zamówienia p</w:t>
      </w:r>
      <w:r w:rsidRPr="00EB66C5">
        <w:rPr>
          <w:color w:val="auto"/>
        </w:rPr>
        <w:t>n.: ”Remont elementów konstrukcyjno- budowlanych kościoła pw. św. Marcina w Długiem Starem” z</w:t>
      </w:r>
      <w:r w:rsidRPr="007649D9">
        <w:rPr>
          <w:color w:val="00000A"/>
        </w:rPr>
        <w:t xml:space="preserve">a cenę ryczałtową: 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3402"/>
        <w:gridCol w:w="868"/>
      </w:tblGrid>
      <w:tr w:rsidR="0052183A" w:rsidRPr="007649D9" w:rsidTr="00EC3103">
        <w:tc>
          <w:tcPr>
            <w:tcW w:w="1701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Cena netto:</w:t>
            </w:r>
          </w:p>
        </w:tc>
        <w:tc>
          <w:tcPr>
            <w:tcW w:w="3402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  <w:tr w:rsidR="0052183A" w:rsidRPr="007649D9" w:rsidTr="00EC3103">
        <w:tc>
          <w:tcPr>
            <w:tcW w:w="1701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VAT 23% :</w:t>
            </w:r>
          </w:p>
        </w:tc>
        <w:tc>
          <w:tcPr>
            <w:tcW w:w="3402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  <w:tr w:rsidR="0052183A" w:rsidRPr="007649D9" w:rsidTr="00EC3103">
        <w:tc>
          <w:tcPr>
            <w:tcW w:w="1701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  <w:r w:rsidRPr="007649D9">
              <w:rPr>
                <w:color w:val="00000A"/>
              </w:rPr>
              <w:t>Cena brutto:</w:t>
            </w:r>
          </w:p>
        </w:tc>
        <w:tc>
          <w:tcPr>
            <w:tcW w:w="3402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  <w:p w:rsidR="0052183A" w:rsidRPr="007649D9" w:rsidRDefault="0052183A" w:rsidP="00EC3103">
            <w:pPr>
              <w:pStyle w:val="Default"/>
              <w:spacing w:line="276" w:lineRule="auto"/>
              <w:jc w:val="both"/>
              <w:rPr>
                <w:color w:val="00000A"/>
              </w:rPr>
            </w:pPr>
          </w:p>
        </w:tc>
        <w:tc>
          <w:tcPr>
            <w:tcW w:w="868" w:type="dxa"/>
          </w:tcPr>
          <w:p w:rsidR="0052183A" w:rsidRPr="007649D9" w:rsidRDefault="0052183A" w:rsidP="00EC3103">
            <w:pPr>
              <w:pStyle w:val="Default"/>
              <w:spacing w:line="276" w:lineRule="auto"/>
              <w:jc w:val="center"/>
              <w:rPr>
                <w:color w:val="00000A"/>
              </w:rPr>
            </w:pPr>
            <w:r w:rsidRPr="007649D9">
              <w:rPr>
                <w:color w:val="00000A"/>
              </w:rPr>
              <w:t>zł</w:t>
            </w:r>
          </w:p>
        </w:tc>
      </w:tr>
    </w:tbl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Zgodnie z warunkami zawartymi w treści Ogłoszenia nr </w:t>
      </w:r>
      <w:r>
        <w:rPr>
          <w:color w:val="00000A"/>
        </w:rPr>
        <w:t>2</w:t>
      </w:r>
      <w:r w:rsidRPr="007649D9">
        <w:rPr>
          <w:color w:val="00000A"/>
        </w:rPr>
        <w:t xml:space="preserve"> oraz zgodnie z zasadami najlepszej wiedzy technicznej i sztuki budowlanej, obowiązującymi przepisami i normami w terminie wskazanym w Ogłoszeniu nr </w:t>
      </w:r>
      <w:r>
        <w:rPr>
          <w:color w:val="00000A"/>
        </w:rPr>
        <w:t>2</w:t>
      </w:r>
      <w:r w:rsidRPr="007649D9">
        <w:rPr>
          <w:color w:val="00000A"/>
        </w:rPr>
        <w:t>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2. Oświadczamy, że jesteśmy związani niniejszą ofertą przez okres 30 dni od upływu terminu składania ofert.</w:t>
      </w:r>
    </w:p>
    <w:p w:rsidR="0052183A" w:rsidRPr="007649D9" w:rsidRDefault="0052183A" w:rsidP="00F63A7C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F63A7C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3. Oświadczamy, że nie jesteśmy powiązani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 xml:space="preserve">4. Oświadczamy, że zapoznaliśmy się z treścią Ogłoszenia nr </w:t>
      </w:r>
      <w:r>
        <w:rPr>
          <w:color w:val="00000A"/>
        </w:rPr>
        <w:t>2</w:t>
      </w:r>
      <w:r w:rsidRPr="007649D9">
        <w:rPr>
          <w:color w:val="00000A"/>
        </w:rPr>
        <w:t xml:space="preserve"> i akceptujemy jego treść.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5. Zobowiązujemy się do zawarcia umowy w miejscu i terminie wyznaczonym przez Zamawiającego, jeżeli zostanie wybrana nasza oferta.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70065A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6. Oświadczamy, że wypełniliśmy obowiązki informacyjne przewidziane w art. 13 lub art. 14 RODO1) wobec osób fizycznych, od których dane osobowe bezpośrednio lub pośrednio pozyskaliśmy w celu ubiegania się o udzielenie niniejszego zamówienia.</w:t>
      </w:r>
    </w:p>
    <w:p w:rsidR="0052183A" w:rsidRPr="007649D9" w:rsidRDefault="0052183A" w:rsidP="006A4D71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E91544">
      <w:pPr>
        <w:pStyle w:val="Default"/>
        <w:spacing w:line="276" w:lineRule="auto"/>
        <w:jc w:val="both"/>
        <w:rPr>
          <w:color w:val="00000A"/>
        </w:rPr>
      </w:pPr>
      <w:r w:rsidRPr="007649D9">
        <w:rPr>
          <w:color w:val="00000A"/>
        </w:rPr>
        <w:t>7. Wyrażamy zgodę na przetwarzanie naszych danych osobowych zawartych w ofercie dla potrzeb niezbędnych do realizacji niniejszego zapytania ofertowego zgodnie z ustawą z dnia 10 maja 2018 r. o ochronie danych osobowych (tj. Dz.U. z 2019 r. poz. 1781).</w:t>
      </w:r>
    </w:p>
    <w:p w:rsidR="0052183A" w:rsidRPr="007649D9" w:rsidRDefault="0052183A" w:rsidP="00243669">
      <w:pPr>
        <w:pStyle w:val="Default"/>
        <w:spacing w:line="276" w:lineRule="auto"/>
        <w:jc w:val="both"/>
        <w:rPr>
          <w:color w:val="00000A"/>
        </w:rPr>
      </w:pPr>
    </w:p>
    <w:p w:rsidR="0052183A" w:rsidRPr="007649D9" w:rsidRDefault="0052183A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52183A" w:rsidRPr="007649D9" w:rsidRDefault="0052183A" w:rsidP="007649D9">
      <w:pPr>
        <w:suppressAutoHyphens/>
        <w:spacing w:after="0"/>
        <w:rPr>
          <w:rFonts w:ascii="Times New Roman" w:hAnsi="Times New Roman"/>
          <w:sz w:val="24"/>
          <w:szCs w:val="24"/>
          <w:lang w:eastAsia="ar-SA"/>
        </w:rPr>
      </w:pPr>
    </w:p>
    <w:p w:rsidR="0052183A" w:rsidRPr="007649D9" w:rsidRDefault="0052183A" w:rsidP="00E91544">
      <w:pPr>
        <w:suppressAutoHyphens/>
        <w:spacing w:after="0"/>
        <w:ind w:left="2832"/>
        <w:jc w:val="both"/>
        <w:rPr>
          <w:rFonts w:ascii="Times New Roman" w:hAnsi="Times New Roman"/>
          <w:sz w:val="24"/>
          <w:szCs w:val="24"/>
          <w:lang w:eastAsia="ar-SA"/>
        </w:rPr>
      </w:pPr>
      <w:r w:rsidRPr="007649D9">
        <w:rPr>
          <w:rFonts w:ascii="Times New Roman" w:hAnsi="Times New Roman"/>
          <w:sz w:val="24"/>
          <w:szCs w:val="24"/>
          <w:lang w:eastAsia="ar-SA"/>
        </w:rPr>
        <w:t>………...…………………………...…………..</w:t>
      </w:r>
      <w:r>
        <w:rPr>
          <w:rFonts w:ascii="Times New Roman" w:hAnsi="Times New Roman"/>
          <w:sz w:val="24"/>
          <w:szCs w:val="24"/>
          <w:lang w:eastAsia="ar-SA"/>
        </w:rPr>
        <w:t>............................</w:t>
      </w:r>
    </w:p>
    <w:p w:rsidR="0052183A" w:rsidRPr="007649D9" w:rsidRDefault="0052183A" w:rsidP="00E91544">
      <w:pPr>
        <w:suppressAutoHyphens/>
        <w:spacing w:after="0"/>
        <w:jc w:val="right"/>
        <w:rPr>
          <w:rFonts w:ascii="Times New Roman" w:hAnsi="Times New Roman"/>
          <w:sz w:val="24"/>
          <w:szCs w:val="24"/>
        </w:rPr>
      </w:pPr>
      <w:r w:rsidRPr="007649D9">
        <w:rPr>
          <w:rFonts w:ascii="Times New Roman" w:hAnsi="Times New Roman"/>
          <w:i/>
          <w:sz w:val="24"/>
          <w:szCs w:val="24"/>
          <w:lang w:eastAsia="ar-SA"/>
        </w:rPr>
        <w:t>(data i podpis upoważnionego przedstawiciela Wykonawcy)</w:t>
      </w:r>
    </w:p>
    <w:sectPr w:rsidR="0052183A" w:rsidRPr="007649D9" w:rsidSect="00EB66C5">
      <w:headerReference w:type="default" r:id="rId7"/>
      <w:footerReference w:type="default" r:id="rId8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83A" w:rsidRDefault="0052183A" w:rsidP="00C31B29">
      <w:pPr>
        <w:spacing w:after="0" w:line="240" w:lineRule="auto"/>
      </w:pPr>
      <w:r>
        <w:separator/>
      </w:r>
    </w:p>
  </w:endnote>
  <w:endnote w:type="continuationSeparator" w:id="0">
    <w:p w:rsidR="0052183A" w:rsidRDefault="0052183A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§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83A" w:rsidRDefault="0052183A">
    <w:pPr>
      <w:pStyle w:val="Footer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52183A" w:rsidRDefault="0052183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83A" w:rsidRDefault="0052183A" w:rsidP="00C31B29">
      <w:pPr>
        <w:spacing w:after="0" w:line="240" w:lineRule="auto"/>
      </w:pPr>
      <w:r>
        <w:separator/>
      </w:r>
    </w:p>
  </w:footnote>
  <w:footnote w:type="continuationSeparator" w:id="0">
    <w:p w:rsidR="0052183A" w:rsidRDefault="0052183A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83A" w:rsidRDefault="0052183A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DC5CC7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52183A" w:rsidRDefault="0052183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169F7559"/>
    <w:multiLevelType w:val="hybridMultilevel"/>
    <w:tmpl w:val="379E2886"/>
    <w:lvl w:ilvl="0" w:tplc="6FE66048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095C80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5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44937"/>
    <w:rsid w:val="00085DC6"/>
    <w:rsid w:val="00085DF6"/>
    <w:rsid w:val="000C3FC6"/>
    <w:rsid w:val="000C43E5"/>
    <w:rsid w:val="000E0156"/>
    <w:rsid w:val="0015086B"/>
    <w:rsid w:val="001563E4"/>
    <w:rsid w:val="001765E8"/>
    <w:rsid w:val="001B1C89"/>
    <w:rsid w:val="001F630F"/>
    <w:rsid w:val="00206891"/>
    <w:rsid w:val="00207C34"/>
    <w:rsid w:val="00243669"/>
    <w:rsid w:val="00272F50"/>
    <w:rsid w:val="002D3869"/>
    <w:rsid w:val="002F3678"/>
    <w:rsid w:val="0038448D"/>
    <w:rsid w:val="003A3C94"/>
    <w:rsid w:val="003A7361"/>
    <w:rsid w:val="003D7133"/>
    <w:rsid w:val="003E36D8"/>
    <w:rsid w:val="003F2D44"/>
    <w:rsid w:val="004553B8"/>
    <w:rsid w:val="0049749C"/>
    <w:rsid w:val="004E4430"/>
    <w:rsid w:val="004F158E"/>
    <w:rsid w:val="0052183A"/>
    <w:rsid w:val="0054285F"/>
    <w:rsid w:val="005B46AE"/>
    <w:rsid w:val="005B746F"/>
    <w:rsid w:val="005D4D6A"/>
    <w:rsid w:val="005E1469"/>
    <w:rsid w:val="0061156B"/>
    <w:rsid w:val="00641BAA"/>
    <w:rsid w:val="006718BC"/>
    <w:rsid w:val="006A4D71"/>
    <w:rsid w:val="006F59E3"/>
    <w:rsid w:val="0070065A"/>
    <w:rsid w:val="0072642F"/>
    <w:rsid w:val="0074018B"/>
    <w:rsid w:val="007556F4"/>
    <w:rsid w:val="007649D9"/>
    <w:rsid w:val="007D18A5"/>
    <w:rsid w:val="00816983"/>
    <w:rsid w:val="00846893"/>
    <w:rsid w:val="00884229"/>
    <w:rsid w:val="00942926"/>
    <w:rsid w:val="00975B05"/>
    <w:rsid w:val="009774B5"/>
    <w:rsid w:val="009F676E"/>
    <w:rsid w:val="00A00321"/>
    <w:rsid w:val="00A13C22"/>
    <w:rsid w:val="00A75E14"/>
    <w:rsid w:val="00A86C5A"/>
    <w:rsid w:val="00A9186A"/>
    <w:rsid w:val="00AB0AFD"/>
    <w:rsid w:val="00AD65D6"/>
    <w:rsid w:val="00AD7598"/>
    <w:rsid w:val="00BA2240"/>
    <w:rsid w:val="00BF2974"/>
    <w:rsid w:val="00BF7229"/>
    <w:rsid w:val="00C03F12"/>
    <w:rsid w:val="00C31B29"/>
    <w:rsid w:val="00C46D6C"/>
    <w:rsid w:val="00C75842"/>
    <w:rsid w:val="00CD2167"/>
    <w:rsid w:val="00CE7051"/>
    <w:rsid w:val="00D00CD6"/>
    <w:rsid w:val="00D25933"/>
    <w:rsid w:val="00D25EFA"/>
    <w:rsid w:val="00DC5CC7"/>
    <w:rsid w:val="00DE745E"/>
    <w:rsid w:val="00E8183E"/>
    <w:rsid w:val="00E91544"/>
    <w:rsid w:val="00EB66C5"/>
    <w:rsid w:val="00EC3103"/>
    <w:rsid w:val="00F071EA"/>
    <w:rsid w:val="00F63A7C"/>
    <w:rsid w:val="00FD1B45"/>
    <w:rsid w:val="00FE2DC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  <w:style w:type="paragraph" w:customStyle="1" w:styleId="Default">
    <w:name w:val="Default"/>
    <w:uiPriority w:val="99"/>
    <w:rsid w:val="006A4D71"/>
    <w:pPr>
      <w:suppressAutoHyphens/>
      <w:spacing w:line="100" w:lineRule="atLeast"/>
    </w:pPr>
    <w:rPr>
      <w:rFonts w:ascii="Times New Roman" w:eastAsia="SimSun" w:hAnsi="Times New Roman"/>
      <w:color w:val="000000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99"/>
    <w:rsid w:val="00F63A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">
    <w:name w:val="Tekst treści (2)_"/>
    <w:basedOn w:val="DefaultParagraphFont"/>
    <w:link w:val="Teksttreci21"/>
    <w:uiPriority w:val="99"/>
    <w:locked/>
    <w:rsid w:val="0070065A"/>
    <w:rPr>
      <w:rFonts w:ascii="Times New Roman" w:hAnsi="Times New Roman" w:cs="Times New Roman"/>
      <w:shd w:val="clear" w:color="auto" w:fill="FFFFFF"/>
    </w:rPr>
  </w:style>
  <w:style w:type="paragraph" w:customStyle="1" w:styleId="Teksttreci21">
    <w:name w:val="Tekst treści (2)1"/>
    <w:basedOn w:val="Normal"/>
    <w:link w:val="Teksttreci2"/>
    <w:uiPriority w:val="99"/>
    <w:rsid w:val="0070065A"/>
    <w:pPr>
      <w:widowControl w:val="0"/>
      <w:shd w:val="clear" w:color="auto" w:fill="FFFFFF"/>
      <w:spacing w:before="60" w:after="360" w:line="240" w:lineRule="atLeast"/>
      <w:ind w:hanging="480"/>
      <w:jc w:val="right"/>
    </w:pPr>
    <w:rPr>
      <w:rFonts w:ascii="Times New Roman" w:eastAsia="Calibr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514</Words>
  <Characters>3085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1 </dc:title>
  <dc:subject/>
  <dc:creator>Kasia</dc:creator>
  <cp:keywords/>
  <dc:description/>
  <cp:lastModifiedBy>ksam</cp:lastModifiedBy>
  <cp:revision>3</cp:revision>
  <dcterms:created xsi:type="dcterms:W3CDTF">2024-09-30T15:31:00Z</dcterms:created>
  <dcterms:modified xsi:type="dcterms:W3CDTF">2024-10-02T07:25:00Z</dcterms:modified>
</cp:coreProperties>
</file>